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DC36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KYDWELLY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BDB052B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</w:p>
    <w:p w14:paraId="2C621EB6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</w:p>
    <w:p w14:paraId="4B40E8A9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Maurice </w:t>
      </w:r>
      <w:proofErr w:type="spellStart"/>
      <w:r>
        <w:rPr>
          <w:rFonts w:ascii="Times New Roman" w:hAnsi="Times New Roman" w:cs="Times New Roman"/>
          <w:sz w:val="24"/>
          <w:szCs w:val="24"/>
        </w:rPr>
        <w:t>Kydwelly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who was the brother of Geoffrey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Kydwelly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d.1484)(q.v.).</w:t>
      </w:r>
    </w:p>
    <w:p w14:paraId="142A6C3F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pp.296-8)</w:t>
      </w:r>
    </w:p>
    <w:p w14:paraId="3A875FFD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</w:p>
    <w:p w14:paraId="767A421A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</w:p>
    <w:p w14:paraId="4B46CD71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Geoffrey(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d.1484)(q.v.) bequeathed him the remainder of his lands in </w:t>
      </w:r>
    </w:p>
    <w:p w14:paraId="76443466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Blewbery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Upton.   (ibid.). Should he die before he inherited these lands,</w:t>
      </w:r>
    </w:p>
    <w:p w14:paraId="319B30C8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they were to remain to his siblings, Morgan, </w:t>
      </w:r>
      <w:proofErr w:type="gramStart"/>
      <w:r>
        <w:rPr>
          <w:rFonts w:ascii="Times New Roman" w:hAnsi="Times New Roman" w:cs="Times New Roman"/>
          <w:sz w:val="24"/>
          <w:szCs w:val="24"/>
        </w:rPr>
        <w:t>Michael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Lucy.   (ibid.)</w:t>
      </w:r>
    </w:p>
    <w:p w14:paraId="29AB28B9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</w:p>
    <w:p w14:paraId="2646004C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</w:p>
    <w:p w14:paraId="66863B33" w14:textId="77777777" w:rsidR="00A469A5" w:rsidRDefault="00A469A5" w:rsidP="00A46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4624E3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1470" w14:textId="77777777" w:rsidR="00A469A5" w:rsidRDefault="00A469A5" w:rsidP="009139A6">
      <w:r>
        <w:separator/>
      </w:r>
    </w:p>
  </w:endnote>
  <w:endnote w:type="continuationSeparator" w:id="0">
    <w:p w14:paraId="0A013A63" w14:textId="77777777" w:rsidR="00A469A5" w:rsidRDefault="00A469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DFE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E1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2A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F6A33" w14:textId="77777777" w:rsidR="00A469A5" w:rsidRDefault="00A469A5" w:rsidP="009139A6">
      <w:r>
        <w:separator/>
      </w:r>
    </w:p>
  </w:footnote>
  <w:footnote w:type="continuationSeparator" w:id="0">
    <w:p w14:paraId="1DB89F1E" w14:textId="77777777" w:rsidR="00A469A5" w:rsidRDefault="00A469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086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9A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82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A5"/>
    <w:rsid w:val="000666E0"/>
    <w:rsid w:val="002510B7"/>
    <w:rsid w:val="005C130B"/>
    <w:rsid w:val="00826F5C"/>
    <w:rsid w:val="009139A6"/>
    <w:rsid w:val="009448BB"/>
    <w:rsid w:val="00A3176C"/>
    <w:rsid w:val="00A469A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D5952"/>
  <w15:chartTrackingRefBased/>
  <w15:docId w15:val="{9449D45C-97AA-490B-8E22-C8471D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9A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2021-09-21T09:43:00Z</dcterms:created>
  <dcterms:modified xsi:type="dcterms:W3CDTF">2021-09-21T09:44:00Z</dcterms:modified>
</cp:coreProperties>
</file>